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A686" w14:textId="77777777" w:rsidR="005E562E" w:rsidRDefault="005E562E" w:rsidP="005E562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BOSWELL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71A9297C" w14:textId="77777777" w:rsidR="005E562E" w:rsidRDefault="005E562E" w:rsidP="005E562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1A96CD7" w14:textId="77777777" w:rsidR="005E562E" w:rsidRDefault="005E562E" w:rsidP="005E562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BC13212" w14:textId="77777777" w:rsidR="005E562E" w:rsidRDefault="005E562E" w:rsidP="005E562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Pontefract into lands of</w:t>
      </w:r>
    </w:p>
    <w:p w14:paraId="1DAABEB3" w14:textId="77777777" w:rsidR="005E562E" w:rsidRDefault="005E562E" w:rsidP="005E562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Elizabeth </w:t>
      </w:r>
      <w:proofErr w:type="spellStart"/>
      <w:r>
        <w:rPr>
          <w:rFonts w:eastAsia="Times New Roman" w:cs="Times New Roman"/>
          <w:szCs w:val="24"/>
        </w:rPr>
        <w:t>Haryngton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3A629605" w14:textId="77777777" w:rsidR="005E562E" w:rsidRDefault="005E562E" w:rsidP="005E562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322121C" w14:textId="77777777" w:rsidR="005E562E" w:rsidRDefault="005E562E" w:rsidP="005E562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p.120)</w:t>
      </w:r>
    </w:p>
    <w:p w14:paraId="7D1DA345" w14:textId="77777777" w:rsidR="005E562E" w:rsidRDefault="005E562E" w:rsidP="005E562E">
      <w:pPr>
        <w:pStyle w:val="NoSpacing"/>
        <w:rPr>
          <w:rFonts w:eastAsia="Times New Roman" w:cs="Times New Roman"/>
          <w:szCs w:val="24"/>
        </w:rPr>
      </w:pPr>
    </w:p>
    <w:p w14:paraId="750D8BDE" w14:textId="77777777" w:rsidR="005E562E" w:rsidRDefault="005E562E" w:rsidP="005E562E">
      <w:pPr>
        <w:pStyle w:val="NoSpacing"/>
        <w:rPr>
          <w:rFonts w:eastAsia="Times New Roman" w:cs="Times New Roman"/>
          <w:szCs w:val="24"/>
        </w:rPr>
      </w:pPr>
    </w:p>
    <w:p w14:paraId="23BBC2F4" w14:textId="77777777" w:rsidR="005E562E" w:rsidRDefault="005E562E" w:rsidP="005E56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September 2023</w:t>
      </w:r>
    </w:p>
    <w:p w14:paraId="3436F2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D242" w14:textId="77777777" w:rsidR="005E562E" w:rsidRDefault="005E562E" w:rsidP="009139A6">
      <w:r>
        <w:separator/>
      </w:r>
    </w:p>
  </w:endnote>
  <w:endnote w:type="continuationSeparator" w:id="0">
    <w:p w14:paraId="48A7893D" w14:textId="77777777" w:rsidR="005E562E" w:rsidRDefault="005E56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2A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1B3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11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48E2" w14:textId="77777777" w:rsidR="005E562E" w:rsidRDefault="005E562E" w:rsidP="009139A6">
      <w:r>
        <w:separator/>
      </w:r>
    </w:p>
  </w:footnote>
  <w:footnote w:type="continuationSeparator" w:id="0">
    <w:p w14:paraId="05AA674E" w14:textId="77777777" w:rsidR="005E562E" w:rsidRDefault="005E56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20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D6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78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62E"/>
    <w:rsid w:val="000666E0"/>
    <w:rsid w:val="002510B7"/>
    <w:rsid w:val="005C130B"/>
    <w:rsid w:val="005E562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8D49D"/>
  <w15:chartTrackingRefBased/>
  <w15:docId w15:val="{E15461AC-D7C9-4A56-81A7-0BD6CE93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2023-09-14T19:48:00Z</dcterms:created>
  <dcterms:modified xsi:type="dcterms:W3CDTF">2023-09-14T19:49:00Z</dcterms:modified>
</cp:coreProperties>
</file>